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49447" w14:textId="77777777" w:rsidR="00170754" w:rsidRPr="00170754" w:rsidRDefault="00997F14" w:rsidP="0017075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91C49D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170754" w:rsidRPr="0017075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2994169" w14:textId="77777777" w:rsidR="00170754" w:rsidRPr="00170754" w:rsidRDefault="00170754" w:rsidP="0017075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7075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C6F15EA" w14:textId="77777777" w:rsidR="00170754" w:rsidRPr="00170754" w:rsidRDefault="00170754" w:rsidP="0017075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7075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CA87165" w14:textId="77777777" w:rsidR="00170754" w:rsidRPr="00170754" w:rsidRDefault="00170754" w:rsidP="0017075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70754">
        <w:rPr>
          <w:rFonts w:ascii="Corbel" w:hAnsi="Corbel"/>
          <w:i/>
          <w:sz w:val="20"/>
          <w:szCs w:val="20"/>
          <w:lang w:eastAsia="ar-SA"/>
        </w:rPr>
        <w:t>(skrajne daty</w:t>
      </w:r>
      <w:r w:rsidRPr="00170754">
        <w:rPr>
          <w:rFonts w:ascii="Corbel" w:hAnsi="Corbel"/>
          <w:sz w:val="20"/>
          <w:szCs w:val="20"/>
          <w:lang w:eastAsia="ar-SA"/>
        </w:rPr>
        <w:t>)</w:t>
      </w:r>
    </w:p>
    <w:p w14:paraId="15132329" w14:textId="77777777" w:rsidR="00170754" w:rsidRPr="00170754" w:rsidRDefault="00170754" w:rsidP="0017075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70754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1A388BED" w14:textId="77777777" w:rsidR="00170754" w:rsidRPr="00170754" w:rsidRDefault="00170754" w:rsidP="00170754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61256" w:rsidRPr="00B169DF" w14:paraId="7B6B3F27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07010FBB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742DC2" w14:textId="4482C973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Partie i systemy partyjne</w:t>
            </w:r>
          </w:p>
        </w:tc>
      </w:tr>
      <w:tr w:rsidR="00561256" w:rsidRPr="00B169DF" w14:paraId="1820FF8A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5C62B05B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75FFB96" w14:textId="16ABF253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1256" w:rsidRPr="00B169DF" w14:paraId="4D36C4B5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44F80EA6" w14:textId="77777777" w:rsidR="00561256" w:rsidRPr="00B169DF" w:rsidRDefault="00561256" w:rsidP="005612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01945E" w14:textId="1B3E76D4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561256" w:rsidRPr="00B169DF" w14:paraId="6C3038C7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49252DE4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3ECADB" w14:textId="2239AF2D" w:rsidR="00561256" w:rsidRPr="00561256" w:rsidRDefault="00FC1DBD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61256" w:rsidRPr="00561256">
              <w:rPr>
                <w:rFonts w:ascii="Corbel" w:hAnsi="Corbel"/>
                <w:b w:val="0"/>
                <w:sz w:val="24"/>
                <w:szCs w:val="24"/>
              </w:rPr>
              <w:t>Zakład Prawa Konstytucyjnego i Praw Człowieka</w:t>
            </w:r>
          </w:p>
        </w:tc>
      </w:tr>
      <w:tr w:rsidR="00561256" w:rsidRPr="00B169DF" w14:paraId="192BD65A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10FF2062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7A662E" w14:textId="7689E47B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561256" w:rsidRPr="00B169DF" w14:paraId="70304835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41CAFCB5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F8C544" w14:textId="230F3540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561256" w:rsidRPr="00B169DF" w14:paraId="388F3755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074F09CD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0A2F46" w14:textId="197AA7C0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61256" w:rsidRPr="00B169DF" w14:paraId="09205566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694A7C70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21A8B9" w14:textId="11823FE1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61256" w:rsidRPr="00B169DF" w14:paraId="0C05C2EC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3878DA9C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4E9C47" w14:textId="4CD94705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 rok / II semestr</w:t>
            </w:r>
          </w:p>
        </w:tc>
      </w:tr>
      <w:tr w:rsidR="00561256" w:rsidRPr="00B169DF" w14:paraId="7ACCBA8E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54139759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31BF48" w14:textId="46867211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61256" w:rsidRPr="00B169DF" w14:paraId="331F9495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1B1DE481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72D6D7" w14:textId="2ED2DB8E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61256" w:rsidRPr="00B169DF" w14:paraId="339BFB5F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5D93ED52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A5418D" w14:textId="7547AAD2" w:rsidR="00561256" w:rsidRPr="00561256" w:rsidRDefault="00057947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561256" w:rsidRPr="00561256">
              <w:rPr>
                <w:rFonts w:ascii="Corbel" w:hAnsi="Corbel"/>
                <w:b w:val="0"/>
                <w:sz w:val="24"/>
                <w:szCs w:val="24"/>
              </w:rPr>
              <w:t>dr hab. Radosław Grabowsk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61256" w:rsidRPr="00B169DF" w14:paraId="0AD0E368" w14:textId="77777777" w:rsidTr="66FBC760">
        <w:trPr>
          <w:trHeight w:val="300"/>
        </w:trPr>
        <w:tc>
          <w:tcPr>
            <w:tcW w:w="2694" w:type="dxa"/>
            <w:vAlign w:val="center"/>
          </w:tcPr>
          <w:p w14:paraId="020748E0" w14:textId="77777777" w:rsidR="00561256" w:rsidRPr="00B169DF" w:rsidRDefault="00561256" w:rsidP="005612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441C8C" w14:textId="5A44872D" w:rsidR="00561256" w:rsidRPr="00561256" w:rsidRDefault="00561256" w:rsidP="005612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791C49D0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791C49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91C49D0">
              <w:rPr>
                <w:rFonts w:ascii="Corbel" w:hAnsi="Corbel"/>
              </w:rPr>
              <w:t>Wykł</w:t>
            </w:r>
            <w:proofErr w:type="spellEnd"/>
            <w:r w:rsidRPr="791C49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791C49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91C49D0">
              <w:rPr>
                <w:rFonts w:ascii="Corbel" w:hAnsi="Corbel"/>
              </w:rPr>
              <w:t>Konw</w:t>
            </w:r>
            <w:proofErr w:type="spellEnd"/>
            <w:r w:rsidRPr="791C49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791C49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91C49D0">
              <w:rPr>
                <w:rFonts w:ascii="Corbel" w:hAnsi="Corbel"/>
              </w:rPr>
              <w:t>Sem</w:t>
            </w:r>
            <w:proofErr w:type="spellEnd"/>
            <w:r w:rsidRPr="791C49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791C49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91C49D0">
              <w:rPr>
                <w:rFonts w:ascii="Corbel" w:hAnsi="Corbel"/>
              </w:rPr>
              <w:t>Prakt</w:t>
            </w:r>
            <w:proofErr w:type="spellEnd"/>
            <w:r w:rsidRPr="791C49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791C49D0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ABCD84C" w:rsidR="00015B8F" w:rsidRPr="00B169DF" w:rsidRDefault="00561256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91C49D0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22C94B0" w:rsidR="00015B8F" w:rsidRPr="00B169DF" w:rsidRDefault="00561256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91C49D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9C2C03C" w:rsidR="00015B8F" w:rsidRPr="00B169DF" w:rsidRDefault="00561256" w:rsidP="791C49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91C49D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354B2A9" w14:textId="77777777" w:rsidR="00561256" w:rsidRPr="007902BB" w:rsidRDefault="00561256" w:rsidP="00561256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7456AF8" w14:textId="77777777" w:rsidR="00F551E6" w:rsidRDefault="00F551E6" w:rsidP="00F551E6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9FB637" w14:textId="77777777" w:rsidR="00F551E6" w:rsidRDefault="00F551E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6A2025E" w14:textId="6C0264CA" w:rsidR="00E22FBC" w:rsidRPr="00B169DF" w:rsidRDefault="00E22FBC" w:rsidP="791C49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91C49D0">
        <w:rPr>
          <w:rFonts w:ascii="Corbel" w:hAnsi="Corbel"/>
          <w:smallCaps w:val="0"/>
        </w:rPr>
        <w:t xml:space="preserve">1.3 </w:t>
      </w:r>
      <w:r>
        <w:tab/>
      </w:r>
      <w:r w:rsidRPr="791C49D0">
        <w:rPr>
          <w:rFonts w:ascii="Corbel" w:hAnsi="Corbel"/>
          <w:smallCaps w:val="0"/>
        </w:rPr>
        <w:t>For</w:t>
      </w:r>
      <w:r w:rsidR="00445970" w:rsidRPr="791C49D0">
        <w:rPr>
          <w:rFonts w:ascii="Corbel" w:hAnsi="Corbel"/>
          <w:smallCaps w:val="0"/>
        </w:rPr>
        <w:t xml:space="preserve">ma zaliczenia przedmiotu </w:t>
      </w:r>
      <w:r w:rsidRPr="791C49D0">
        <w:rPr>
          <w:rFonts w:ascii="Corbel" w:hAnsi="Corbel"/>
          <w:smallCaps w:val="0"/>
        </w:rPr>
        <w:t xml:space="preserve">(z toku) </w:t>
      </w:r>
      <w:r w:rsidRPr="791C49D0">
        <w:rPr>
          <w:rFonts w:ascii="Corbel" w:hAnsi="Corbel"/>
          <w:b w:val="0"/>
          <w:smallCaps w:val="0"/>
        </w:rPr>
        <w:t>(egzamin, zaliczenie z oceną, zaliczenie bez oceny)</w:t>
      </w:r>
    </w:p>
    <w:p w14:paraId="104182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6426B" w14:textId="0BACDB66" w:rsidR="00561256" w:rsidRPr="00B169DF" w:rsidRDefault="0056125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91C49D0">
        <w:rPr>
          <w:rFonts w:ascii="Corbel" w:hAnsi="Corbel"/>
        </w:rPr>
        <w:t xml:space="preserve">2.Wymagania wstępne </w:t>
      </w:r>
    </w:p>
    <w:p w14:paraId="549E8BF3" w14:textId="03F0B23C" w:rsidR="791C49D0" w:rsidRDefault="791C49D0" w:rsidP="791C49D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791C49D0">
        <w:tc>
          <w:tcPr>
            <w:tcW w:w="9670" w:type="dxa"/>
          </w:tcPr>
          <w:p w14:paraId="1BB8AE6C" w14:textId="29B4820B" w:rsidR="0085747A" w:rsidRPr="00B169DF" w:rsidRDefault="00561256" w:rsidP="791C49D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91C49D0">
              <w:rPr>
                <w:rFonts w:ascii="Corbel" w:hAnsi="Corbel"/>
                <w:b w:val="0"/>
                <w:smallCaps w:val="0"/>
                <w:color w:val="000000" w:themeColor="text1"/>
              </w:rPr>
              <w:t>Brak wymagań wstępnych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76313B" w14:textId="76E3FE11" w:rsidR="791C49D0" w:rsidRDefault="791C49D0">
      <w:r>
        <w:br w:type="page"/>
      </w:r>
    </w:p>
    <w:p w14:paraId="25F38AC3" w14:textId="268F2A82" w:rsidR="0085747A" w:rsidRPr="00B169DF" w:rsidRDefault="0071620A" w:rsidP="791C49D0">
      <w:pPr>
        <w:pStyle w:val="Punktygwne"/>
        <w:spacing w:before="0" w:after="0"/>
        <w:rPr>
          <w:rFonts w:ascii="Corbel" w:hAnsi="Corbel"/>
        </w:rPr>
      </w:pPr>
      <w:r w:rsidRPr="791C49D0">
        <w:rPr>
          <w:rFonts w:ascii="Corbel" w:hAnsi="Corbel"/>
        </w:rPr>
        <w:lastRenderedPageBreak/>
        <w:t>3.</w:t>
      </w:r>
      <w:r w:rsidR="0085747A" w:rsidRPr="791C49D0">
        <w:rPr>
          <w:rFonts w:ascii="Corbel" w:hAnsi="Corbel"/>
        </w:rPr>
        <w:t xml:space="preserve"> </w:t>
      </w:r>
      <w:r w:rsidR="00A84C85" w:rsidRPr="791C49D0">
        <w:rPr>
          <w:rFonts w:ascii="Corbel" w:hAnsi="Corbel"/>
        </w:rPr>
        <w:t>cele, efekty uczenia się</w:t>
      </w:r>
      <w:r w:rsidR="0085747A" w:rsidRPr="791C49D0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61256" w14:paraId="4741C57B" w14:textId="77777777" w:rsidTr="008E735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5D3B" w14:textId="77777777" w:rsidR="00561256" w:rsidRPr="003A08E7" w:rsidRDefault="00561256" w:rsidP="008E7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A08E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758" w14:textId="77777777" w:rsidR="00561256" w:rsidRPr="00F551E6" w:rsidRDefault="00561256" w:rsidP="00F551E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eastAsia="NimbusRomNo9L-Regu" w:hAnsi="Corbel" w:cs="NimbusRomNo9L-Regu"/>
                <w:iCs/>
                <w:color w:val="000000"/>
                <w:kern w:val="2"/>
                <w:lang w:eastAsia="hi-IN" w:bidi="hi-IN"/>
              </w:rPr>
            </w:pPr>
            <w:r w:rsidRPr="00F551E6">
              <w:rPr>
                <w:rFonts w:ascii="Corbel" w:eastAsia="NimbusRomNo9L-Regu" w:hAnsi="Corbel" w:cs="NimbusRomNo9L-Regu"/>
                <w:iCs/>
                <w:color w:val="000000"/>
                <w:kern w:val="2"/>
                <w:lang w:eastAsia="hi-IN" w:bidi="hi-IN"/>
              </w:rPr>
              <w:t>Celem przedmiotu jest poszerzenie wiedzy studenta w odniesieniu do jednej z podstawowych</w:t>
            </w:r>
          </w:p>
          <w:p w14:paraId="790D3A7E" w14:textId="77777777" w:rsidR="00561256" w:rsidRPr="00F551E6" w:rsidRDefault="00561256" w:rsidP="00F551E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orbel" w:eastAsia="NimbusRomNo9L-Regu" w:hAnsi="Corbel" w:cs="NimbusRomNo9L-Regu"/>
                <w:iCs/>
                <w:kern w:val="2"/>
                <w:lang w:eastAsia="hi-IN" w:bidi="hi-IN"/>
              </w:rPr>
            </w:pPr>
            <w:r w:rsidRPr="00F551E6">
              <w:rPr>
                <w:rFonts w:ascii="Corbel" w:eastAsia="NimbusRomNo9L-Regu" w:hAnsi="Corbel" w:cs="NimbusRomNo9L-Regu"/>
                <w:iCs/>
                <w:kern w:val="2"/>
                <w:lang w:eastAsia="hi-IN" w:bidi="hi-IN"/>
              </w:rPr>
              <w:t>instytucji życia politycznego. Bez znajomości podstaw teorii i praktyki funkcjonowania partii</w:t>
            </w:r>
          </w:p>
          <w:p w14:paraId="0B89F9D3" w14:textId="77777777" w:rsidR="00561256" w:rsidRPr="00F551E6" w:rsidRDefault="00561256" w:rsidP="00F551E6">
            <w:pPr>
              <w:pStyle w:val="Podpunkty"/>
              <w:ind w:left="0"/>
              <w:rPr>
                <w:rFonts w:ascii="Corbel" w:hAnsi="Corbel"/>
                <w:iCs/>
                <w:szCs w:val="22"/>
              </w:rPr>
            </w:pPr>
            <w:r w:rsidRPr="00F551E6">
              <w:rPr>
                <w:rFonts w:ascii="Corbel" w:eastAsia="NimbusRomNo9L-Regu" w:hAnsi="Corbel" w:cs="NimbusRomNo9L-Regu"/>
                <w:b w:val="0"/>
                <w:iCs/>
                <w:kern w:val="2"/>
                <w:szCs w:val="22"/>
                <w:lang w:eastAsia="hi-IN" w:bidi="hi-IN"/>
              </w:rPr>
              <w:t xml:space="preserve">politycznych, trudno mówić o zrozumieniu istoty współczesnej demokracji. </w:t>
            </w:r>
          </w:p>
        </w:tc>
      </w:tr>
      <w:tr w:rsidR="00561256" w14:paraId="01AC02CA" w14:textId="77777777" w:rsidTr="008E7354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D181" w14:textId="77777777" w:rsidR="00561256" w:rsidRPr="003A08E7" w:rsidRDefault="00561256" w:rsidP="008E735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3A08E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2931" w14:textId="77777777" w:rsidR="00561256" w:rsidRPr="00F551E6" w:rsidRDefault="00561256" w:rsidP="00F551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Cs w:val="22"/>
              </w:rPr>
            </w:pPr>
            <w:r w:rsidRPr="00F551E6">
              <w:rPr>
                <w:rFonts w:ascii="Corbel" w:eastAsia="NimbusRomNo9L-Regu" w:hAnsi="Corbel" w:cs="NimbusRomNo9L-Regu"/>
                <w:b w:val="0"/>
                <w:iCs/>
                <w:kern w:val="2"/>
                <w:szCs w:val="22"/>
                <w:lang w:eastAsia="hi-IN" w:bidi="hi-IN"/>
              </w:rPr>
              <w:t>Poza celem dydaktycznym ważnym efektem kształcenia jest próba kształtowania postawy świadomego obywatelstwa</w:t>
            </w:r>
          </w:p>
        </w:tc>
      </w:tr>
    </w:tbl>
    <w:p w14:paraId="164B635B" w14:textId="77777777" w:rsidR="00561256" w:rsidRPr="00561256" w:rsidRDefault="00561256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58"/>
        <w:gridCol w:w="1884"/>
      </w:tblGrid>
      <w:tr w:rsidR="0085747A" w:rsidRPr="00B169DF" w14:paraId="13985E3C" w14:textId="77777777" w:rsidTr="791C49D0">
        <w:tc>
          <w:tcPr>
            <w:tcW w:w="1678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8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8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70D7" w:rsidRPr="00B169DF" w14:paraId="0743ADBC" w14:textId="77777777" w:rsidTr="791C49D0">
        <w:tc>
          <w:tcPr>
            <w:tcW w:w="1678" w:type="dxa"/>
          </w:tcPr>
          <w:p w14:paraId="33635583" w14:textId="4B70C141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Ek_01</w:t>
            </w:r>
          </w:p>
        </w:tc>
        <w:tc>
          <w:tcPr>
            <w:tcW w:w="5958" w:type="dxa"/>
          </w:tcPr>
          <w:p w14:paraId="04D44BA6" w14:textId="28AB778C" w:rsidR="004B70D7" w:rsidRPr="00A91BC4" w:rsidRDefault="004B70D7" w:rsidP="00A91BC4">
            <w:pPr>
              <w:pStyle w:val="TableParagraph"/>
              <w:ind w:right="96"/>
              <w:jc w:val="both"/>
              <w:rPr>
                <w:bCs/>
              </w:rPr>
            </w:pPr>
            <w:r w:rsidRPr="00A91BC4">
              <w:rPr>
                <w:bCs/>
              </w:rPr>
              <w:t>Posiada zaawansowaną wiedzę ogólną w obszarze nauk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społecznych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zakresu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prawa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uporządkowaną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podbudowaną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teoretycznie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wiedzę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obejmującą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kluczowe</w:t>
            </w:r>
            <w:r w:rsidRPr="00A91BC4">
              <w:rPr>
                <w:bCs/>
                <w:spacing w:val="24"/>
              </w:rPr>
              <w:t xml:space="preserve"> </w:t>
            </w:r>
            <w:r w:rsidRPr="00A91BC4">
              <w:rPr>
                <w:bCs/>
              </w:rPr>
              <w:t>zagadnienia,</w:t>
            </w:r>
            <w:r w:rsidRPr="00A91BC4">
              <w:rPr>
                <w:bCs/>
                <w:spacing w:val="25"/>
              </w:rPr>
              <w:t xml:space="preserve"> </w:t>
            </w:r>
            <w:r w:rsidRPr="00A91BC4">
              <w:rPr>
                <w:bCs/>
              </w:rPr>
              <w:t>ekonomiczne, polityczne oraz socjologiczne;</w:t>
            </w:r>
          </w:p>
        </w:tc>
        <w:tc>
          <w:tcPr>
            <w:tcW w:w="1884" w:type="dxa"/>
          </w:tcPr>
          <w:p w14:paraId="1447A687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  <w:lang w:val="de-DE" w:eastAsia="zh-CN"/>
              </w:rPr>
            </w:pPr>
            <w:r w:rsidRPr="00A91BC4">
              <w:rPr>
                <w:rFonts w:ascii="Corbel" w:hAnsi="Corbel"/>
                <w:bCs/>
                <w:smallCaps/>
                <w:lang w:val="de-DE" w:eastAsia="zh-CN"/>
              </w:rPr>
              <w:t>K_W01,</w:t>
            </w:r>
          </w:p>
          <w:p w14:paraId="5F66D69A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7C77AE67" w14:textId="77777777" w:rsidTr="791C49D0">
        <w:tc>
          <w:tcPr>
            <w:tcW w:w="1678" w:type="dxa"/>
          </w:tcPr>
          <w:p w14:paraId="612EE708" w14:textId="5774320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Ek_02</w:t>
            </w:r>
          </w:p>
        </w:tc>
        <w:tc>
          <w:tcPr>
            <w:tcW w:w="5958" w:type="dxa"/>
          </w:tcPr>
          <w:p w14:paraId="5F6201A2" w14:textId="457CF037" w:rsidR="004B70D7" w:rsidRPr="00A91BC4" w:rsidRDefault="004B70D7" w:rsidP="00A91BC4">
            <w:pPr>
              <w:pStyle w:val="TableParagraph"/>
              <w:ind w:right="98"/>
              <w:jc w:val="both"/>
              <w:rPr>
                <w:bCs/>
                <w:spacing w:val="14"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temat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współczesnych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ustrojów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politycznych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prawnych państw,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jego strukturach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41"/>
              </w:rPr>
              <w:t> </w:t>
            </w:r>
            <w:r w:rsidRPr="00A91BC4">
              <w:rPr>
                <w:bCs/>
              </w:rPr>
              <w:t>zasadach</w:t>
            </w:r>
            <w:r w:rsidRPr="00A91BC4">
              <w:rPr>
                <w:bCs/>
                <w:spacing w:val="42"/>
              </w:rPr>
              <w:t xml:space="preserve"> </w:t>
            </w:r>
            <w:r w:rsidRPr="00A91BC4">
              <w:rPr>
                <w:bCs/>
              </w:rPr>
              <w:t>funkcjonowania</w:t>
            </w:r>
            <w:r w:rsidRPr="00A91BC4">
              <w:rPr>
                <w:bCs/>
                <w:spacing w:val="4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43"/>
              </w:rPr>
              <w:t xml:space="preserve"> </w:t>
            </w:r>
            <w:r w:rsidRPr="00A91BC4">
              <w:rPr>
                <w:bCs/>
              </w:rPr>
              <w:t>fundamentalnych dylematach współczesnej cywilizacji;</w:t>
            </w:r>
          </w:p>
        </w:tc>
        <w:tc>
          <w:tcPr>
            <w:tcW w:w="1884" w:type="dxa"/>
          </w:tcPr>
          <w:p w14:paraId="5C79F4A1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A91BC4">
              <w:rPr>
                <w:rFonts w:ascii="Corbel" w:hAnsi="Corbel"/>
                <w:bCs/>
                <w:smallCaps/>
              </w:rPr>
              <w:t>K_W07,</w:t>
            </w:r>
          </w:p>
          <w:p w14:paraId="4DE59AFD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64D823B1" w14:textId="77777777" w:rsidTr="791C49D0">
        <w:tc>
          <w:tcPr>
            <w:tcW w:w="1678" w:type="dxa"/>
          </w:tcPr>
          <w:p w14:paraId="769D7E49" w14:textId="22A9B63E" w:rsidR="004B70D7" w:rsidRPr="00A91BC4" w:rsidRDefault="0A5F2E16" w:rsidP="791C49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791C49D0">
              <w:rPr>
                <w:rFonts w:ascii="Corbel" w:hAnsi="Corbel"/>
                <w:b w:val="0"/>
                <w:sz w:val="22"/>
                <w:lang w:eastAsia="zh-CN"/>
              </w:rPr>
              <w:t>Ek_0</w:t>
            </w:r>
            <w:r w:rsidR="7260320F" w:rsidRPr="791C49D0">
              <w:rPr>
                <w:rFonts w:ascii="Corbel" w:hAnsi="Corbel"/>
                <w:b w:val="0"/>
                <w:sz w:val="22"/>
                <w:lang w:eastAsia="zh-CN"/>
              </w:rPr>
              <w:t>3</w:t>
            </w:r>
          </w:p>
        </w:tc>
        <w:tc>
          <w:tcPr>
            <w:tcW w:w="5958" w:type="dxa"/>
          </w:tcPr>
          <w:p w14:paraId="13029AED" w14:textId="1CE1A761" w:rsidR="004B70D7" w:rsidRPr="00A91BC4" w:rsidRDefault="004B70D7" w:rsidP="00A91BC4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Zna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rozumie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metodologie</w:t>
            </w:r>
            <w:r w:rsidRPr="00A91BC4">
              <w:rPr>
                <w:bCs/>
                <w:spacing w:val="72"/>
              </w:rPr>
              <w:t xml:space="preserve"> </w:t>
            </w:r>
            <w:r w:rsidRPr="00A91BC4">
              <w:rPr>
                <w:bCs/>
              </w:rPr>
              <w:t>pracy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umysłowej</w:t>
            </w:r>
            <w:r w:rsidRPr="00A91BC4">
              <w:rPr>
                <w:bCs/>
                <w:spacing w:val="75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 xml:space="preserve">reguły pisania prac naukowych; </w:t>
            </w:r>
          </w:p>
        </w:tc>
        <w:tc>
          <w:tcPr>
            <w:tcW w:w="1884" w:type="dxa"/>
          </w:tcPr>
          <w:p w14:paraId="2FA73C33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  <w:r w:rsidRPr="00A91BC4">
              <w:rPr>
                <w:rFonts w:ascii="Corbel" w:hAnsi="Corbel"/>
                <w:bCs/>
                <w:lang w:eastAsia="zh-CN"/>
              </w:rPr>
              <w:t>K_W10</w:t>
            </w:r>
          </w:p>
          <w:p w14:paraId="65FE38DB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56C02B14" w14:textId="77777777" w:rsidTr="791C49D0">
        <w:tc>
          <w:tcPr>
            <w:tcW w:w="1678" w:type="dxa"/>
          </w:tcPr>
          <w:p w14:paraId="287E2B00" w14:textId="67FF0B29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Ek_04</w:t>
            </w:r>
          </w:p>
        </w:tc>
        <w:tc>
          <w:tcPr>
            <w:tcW w:w="5958" w:type="dxa"/>
          </w:tcPr>
          <w:p w14:paraId="0B446403" w14:textId="76ECE3C5" w:rsidR="004B70D7" w:rsidRPr="00A91BC4" w:rsidRDefault="004B70D7" w:rsidP="00A91BC4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84" w:type="dxa"/>
          </w:tcPr>
          <w:p w14:paraId="08D9B90C" w14:textId="77777777" w:rsidR="004B70D7" w:rsidRPr="00A91BC4" w:rsidRDefault="004B70D7" w:rsidP="00A91BC4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K_U01,</w:t>
            </w:r>
          </w:p>
          <w:p w14:paraId="59BD85BB" w14:textId="77777777" w:rsidR="004B70D7" w:rsidRPr="00A91BC4" w:rsidRDefault="004B70D7" w:rsidP="00A91BC4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</w:p>
        </w:tc>
      </w:tr>
      <w:tr w:rsidR="004B70D7" w:rsidRPr="00B169DF" w14:paraId="7CE92B65" w14:textId="77777777" w:rsidTr="791C49D0">
        <w:tc>
          <w:tcPr>
            <w:tcW w:w="1678" w:type="dxa"/>
          </w:tcPr>
          <w:p w14:paraId="74B12AD5" w14:textId="7E20859B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Ek_05</w:t>
            </w:r>
          </w:p>
        </w:tc>
        <w:tc>
          <w:tcPr>
            <w:tcW w:w="5958" w:type="dxa"/>
          </w:tcPr>
          <w:p w14:paraId="4BC5299C" w14:textId="131E423B" w:rsidR="004B70D7" w:rsidRPr="00A91BC4" w:rsidRDefault="0A5F2E16" w:rsidP="791C49D0">
            <w:pPr>
              <w:pStyle w:val="TableParagraph"/>
              <w:jc w:val="both"/>
            </w:pPr>
            <w:r>
              <w:t>Potrafi właściwie dobierać źródła oraz informacje, pozyskiwać dane dla analizowania procesów i zjawisk</w:t>
            </w:r>
            <w:r w:rsidR="1ED4CF06">
              <w:t>a, także prawidłowo posługiwać się wiedzą z zakresu nauk praw</w:t>
            </w:r>
            <w:r w:rsidR="6F8E6850">
              <w:t>nych</w:t>
            </w:r>
            <w:r w:rsidR="1ED4CF06">
              <w:t xml:space="preserve"> i administracji oraz podstawową wiedzą interdyscyplinarną do przygotowania rozwiązań problemów;</w:t>
            </w:r>
          </w:p>
        </w:tc>
        <w:tc>
          <w:tcPr>
            <w:tcW w:w="1884" w:type="dxa"/>
          </w:tcPr>
          <w:p w14:paraId="284C3288" w14:textId="77777777" w:rsidR="004B70D7" w:rsidRPr="00A91BC4" w:rsidRDefault="004B70D7" w:rsidP="00A91BC4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K_U03,</w:t>
            </w:r>
          </w:p>
          <w:p w14:paraId="65DA25CE" w14:textId="7777777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4B70D7" w:rsidRPr="00B169DF" w14:paraId="1F3BC7BD" w14:textId="77777777" w:rsidTr="791C49D0">
        <w:tc>
          <w:tcPr>
            <w:tcW w:w="1678" w:type="dxa"/>
          </w:tcPr>
          <w:p w14:paraId="354DB351" w14:textId="0B89A027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Ek_06</w:t>
            </w:r>
          </w:p>
        </w:tc>
        <w:tc>
          <w:tcPr>
            <w:tcW w:w="5958" w:type="dxa"/>
          </w:tcPr>
          <w:p w14:paraId="00E4E938" w14:textId="7DA4D492" w:rsidR="004B70D7" w:rsidRPr="00A91BC4" w:rsidRDefault="00A91BC4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84" w:type="dxa"/>
          </w:tcPr>
          <w:p w14:paraId="68D3C50F" w14:textId="7E029C55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K_U04,</w:t>
            </w:r>
          </w:p>
        </w:tc>
      </w:tr>
      <w:tr w:rsidR="004B70D7" w:rsidRPr="00B169DF" w14:paraId="7FAF686A" w14:textId="77777777" w:rsidTr="791C49D0">
        <w:tc>
          <w:tcPr>
            <w:tcW w:w="1678" w:type="dxa"/>
          </w:tcPr>
          <w:p w14:paraId="176195C0" w14:textId="3A5C9A01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Ek_07</w:t>
            </w:r>
          </w:p>
        </w:tc>
        <w:tc>
          <w:tcPr>
            <w:tcW w:w="5958" w:type="dxa"/>
          </w:tcPr>
          <w:p w14:paraId="15BAA3D2" w14:textId="0B6988A6" w:rsidR="004B70D7" w:rsidRPr="00A91BC4" w:rsidRDefault="0A5F2E16" w:rsidP="791C49D0">
            <w:pPr>
              <w:pStyle w:val="TableParagraph"/>
              <w:ind w:left="0" w:right="97"/>
              <w:jc w:val="both"/>
            </w:pPr>
            <w:r w:rsidRPr="791C49D0">
              <w:t>Posiada</w:t>
            </w:r>
            <w:r w:rsidRPr="00A91BC4">
              <w:rPr>
                <w:bCs/>
                <w:spacing w:val="-8"/>
              </w:rPr>
              <w:t xml:space="preserve"> </w:t>
            </w:r>
            <w:r w:rsidRPr="791C49D0">
              <w:t>umiejętność</w:t>
            </w:r>
            <w:r w:rsidRPr="00A91BC4">
              <w:rPr>
                <w:bCs/>
                <w:spacing w:val="-8"/>
              </w:rPr>
              <w:t xml:space="preserve"> </w:t>
            </w:r>
            <w:r w:rsidRPr="791C49D0">
              <w:t>prowadzenia</w:t>
            </w:r>
            <w:r w:rsidRPr="00A91BC4">
              <w:rPr>
                <w:bCs/>
                <w:spacing w:val="-7"/>
              </w:rPr>
              <w:t xml:space="preserve"> </w:t>
            </w:r>
            <w:r w:rsidRPr="791C49D0">
              <w:t>debaty,</w:t>
            </w:r>
            <w:r w:rsidRPr="00A91BC4">
              <w:rPr>
                <w:bCs/>
                <w:spacing w:val="-8"/>
              </w:rPr>
              <w:t xml:space="preserve"> </w:t>
            </w:r>
            <w:r w:rsidRPr="791C49D0">
              <w:t>przygotowania</w:t>
            </w:r>
            <w:r w:rsidRPr="00A91BC4">
              <w:rPr>
                <w:bCs/>
                <w:spacing w:val="-44"/>
              </w:rPr>
              <w:t xml:space="preserve"> </w:t>
            </w:r>
            <w:r w:rsidRPr="791C49D0">
              <w:t>prac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pisemnych,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prezentacji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multimedialnych,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ustnych wystąpień w języku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polskim w zakresie dziedzin i</w:t>
            </w:r>
            <w:r w:rsidRPr="00A91BC4">
              <w:rPr>
                <w:bCs/>
                <w:spacing w:val="-44"/>
              </w:rPr>
              <w:t xml:space="preserve">  </w:t>
            </w:r>
            <w:r w:rsidRPr="791C49D0">
              <w:t>dyscyplin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naukowych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wykładanych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w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ramach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kierunku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administracja dotyczących zagadnień szczegółowych,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z wykorzystaniem poglądów doktryny, źródeł prawa oraz</w:t>
            </w:r>
            <w:r w:rsidRPr="00A91BC4">
              <w:rPr>
                <w:bCs/>
                <w:spacing w:val="1"/>
              </w:rPr>
              <w:t xml:space="preserve"> </w:t>
            </w:r>
            <w:r w:rsidRPr="791C49D0">
              <w:t>orzecznictwa</w:t>
            </w:r>
            <w:r w:rsidRPr="00A91BC4">
              <w:rPr>
                <w:bCs/>
                <w:spacing w:val="4"/>
              </w:rPr>
              <w:t xml:space="preserve"> </w:t>
            </w:r>
            <w:r w:rsidRPr="791C49D0">
              <w:t>sądowego</w:t>
            </w:r>
            <w:r w:rsidRPr="00A91BC4">
              <w:rPr>
                <w:bCs/>
                <w:spacing w:val="2"/>
              </w:rPr>
              <w:t xml:space="preserve"> </w:t>
            </w:r>
            <w:r w:rsidRPr="791C49D0">
              <w:t>i</w:t>
            </w:r>
            <w:r w:rsidRPr="00A91BC4">
              <w:rPr>
                <w:bCs/>
                <w:spacing w:val="3"/>
              </w:rPr>
              <w:t xml:space="preserve"> </w:t>
            </w:r>
            <w:r w:rsidRPr="791C49D0">
              <w:t>administracyjnego,</w:t>
            </w:r>
            <w:r w:rsidRPr="00A91BC4">
              <w:rPr>
                <w:bCs/>
                <w:spacing w:val="3"/>
              </w:rPr>
              <w:t xml:space="preserve"> </w:t>
            </w:r>
            <w:r w:rsidRPr="791C49D0">
              <w:t>a</w:t>
            </w:r>
            <w:r w:rsidRPr="00A91BC4">
              <w:rPr>
                <w:bCs/>
                <w:spacing w:val="2"/>
              </w:rPr>
              <w:t xml:space="preserve"> </w:t>
            </w:r>
            <w:r w:rsidRPr="791C49D0">
              <w:t>także danych statystycznych;</w:t>
            </w:r>
          </w:p>
        </w:tc>
        <w:tc>
          <w:tcPr>
            <w:tcW w:w="1884" w:type="dxa"/>
          </w:tcPr>
          <w:p w14:paraId="342B6431" w14:textId="20D61DE4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K_U07, </w:t>
            </w:r>
          </w:p>
        </w:tc>
      </w:tr>
      <w:tr w:rsidR="004B70D7" w:rsidRPr="00B169DF" w14:paraId="39B24FD9" w14:textId="77777777" w:rsidTr="791C49D0">
        <w:tc>
          <w:tcPr>
            <w:tcW w:w="1678" w:type="dxa"/>
          </w:tcPr>
          <w:p w14:paraId="4ADD4BAE" w14:textId="2751CB1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Ek_08</w:t>
            </w:r>
          </w:p>
        </w:tc>
        <w:tc>
          <w:tcPr>
            <w:tcW w:w="5958" w:type="dxa"/>
          </w:tcPr>
          <w:p w14:paraId="26AD3053" w14:textId="3DAF6367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84" w:type="dxa"/>
          </w:tcPr>
          <w:p w14:paraId="5D239905" w14:textId="21F7C6E4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K_K01, </w:t>
            </w:r>
          </w:p>
        </w:tc>
      </w:tr>
      <w:tr w:rsidR="004B70D7" w:rsidRPr="00B169DF" w14:paraId="0D89DCF5" w14:textId="77777777" w:rsidTr="791C49D0">
        <w:tc>
          <w:tcPr>
            <w:tcW w:w="1678" w:type="dxa"/>
          </w:tcPr>
          <w:p w14:paraId="50D3C9C2" w14:textId="15140FAC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lastRenderedPageBreak/>
              <w:t>Ek_09</w:t>
            </w:r>
          </w:p>
        </w:tc>
        <w:tc>
          <w:tcPr>
            <w:tcW w:w="5958" w:type="dxa"/>
          </w:tcPr>
          <w:p w14:paraId="67EFEE3E" w14:textId="4E0E7692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Potrafi działać w sposób zorganizowany, wykorzystując wiedzę i umiejętności zdobyte w trakcie studiów;</w:t>
            </w:r>
          </w:p>
        </w:tc>
        <w:tc>
          <w:tcPr>
            <w:tcW w:w="1884" w:type="dxa"/>
          </w:tcPr>
          <w:p w14:paraId="7A93A766" w14:textId="5F63A71B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K_K04,</w:t>
            </w:r>
          </w:p>
        </w:tc>
      </w:tr>
      <w:tr w:rsidR="004B70D7" w:rsidRPr="00B169DF" w14:paraId="18DB1059" w14:textId="77777777" w:rsidTr="791C49D0">
        <w:tc>
          <w:tcPr>
            <w:tcW w:w="1678" w:type="dxa"/>
          </w:tcPr>
          <w:p w14:paraId="7B1B6290" w14:textId="3B870472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Ek_10</w:t>
            </w:r>
          </w:p>
        </w:tc>
        <w:tc>
          <w:tcPr>
            <w:tcW w:w="5958" w:type="dxa"/>
          </w:tcPr>
          <w:p w14:paraId="64A119FC" w14:textId="780DC673" w:rsidR="004B70D7" w:rsidRPr="00A91BC4" w:rsidRDefault="00A91BC4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84" w:type="dxa"/>
          </w:tcPr>
          <w:p w14:paraId="136EB323" w14:textId="3995CC28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K_K05</w:t>
            </w:r>
          </w:p>
        </w:tc>
      </w:tr>
      <w:tr w:rsidR="004B70D7" w:rsidRPr="00B169DF" w14:paraId="7DEE7B0A" w14:textId="77777777" w:rsidTr="791C49D0">
        <w:tc>
          <w:tcPr>
            <w:tcW w:w="1678" w:type="dxa"/>
          </w:tcPr>
          <w:p w14:paraId="09A2BB9E" w14:textId="0D54B996" w:rsidR="004B70D7" w:rsidRPr="00A91BC4" w:rsidRDefault="004B70D7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Ek_11</w:t>
            </w:r>
          </w:p>
        </w:tc>
        <w:tc>
          <w:tcPr>
            <w:tcW w:w="5958" w:type="dxa"/>
          </w:tcPr>
          <w:p w14:paraId="43044981" w14:textId="71E30332" w:rsidR="004B70D7" w:rsidRPr="00A91BC4" w:rsidRDefault="004B70D7" w:rsidP="00A91B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Uczestniczy w przygotowaniu projektów z uwzględnieniem wiedzy i umiejętności </w:t>
            </w:r>
            <w:r w:rsidR="00A91BC4"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zdobytych w trakcie studiów oraz jest gotowy działać na rzecz społeczeństwa, w tym w instytucjach publicznych i niepublicznych.</w:t>
            </w:r>
          </w:p>
        </w:tc>
        <w:tc>
          <w:tcPr>
            <w:tcW w:w="1884" w:type="dxa"/>
          </w:tcPr>
          <w:p w14:paraId="1684C10B" w14:textId="426FFFA4" w:rsidR="004B70D7" w:rsidRPr="00A91BC4" w:rsidRDefault="00A91BC4" w:rsidP="00A91BC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K_K03</w:t>
            </w:r>
          </w:p>
        </w:tc>
      </w:tr>
    </w:tbl>
    <w:p w14:paraId="2A520E5A" w14:textId="77777777" w:rsidR="004B70D7" w:rsidRDefault="004B70D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0F7F865B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791C49D0">
        <w:tc>
          <w:tcPr>
            <w:tcW w:w="9520" w:type="dxa"/>
          </w:tcPr>
          <w:p w14:paraId="7424BC12" w14:textId="68048803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91C49D0">
              <w:rPr>
                <w:rFonts w:ascii="Corbel" w:hAnsi="Corbel"/>
                <w:sz w:val="24"/>
                <w:szCs w:val="24"/>
              </w:rPr>
              <w:t>Treści merytoryczne</w:t>
            </w:r>
            <w:r w:rsidR="00561256" w:rsidRPr="791C49D0">
              <w:rPr>
                <w:rFonts w:ascii="Corbel" w:hAnsi="Corbel"/>
                <w:sz w:val="24"/>
                <w:szCs w:val="24"/>
              </w:rPr>
              <w:t xml:space="preserve"> --------------------------------------------------------------------------------------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984"/>
      </w:tblGrid>
      <w:tr w:rsidR="00561256" w:rsidRPr="001F1F78" w14:paraId="5C8B45A8" w14:textId="77777777" w:rsidTr="791C49D0">
        <w:tc>
          <w:tcPr>
            <w:tcW w:w="9634" w:type="dxa"/>
            <w:gridSpan w:val="2"/>
            <w:shd w:val="clear" w:color="auto" w:fill="auto"/>
          </w:tcPr>
          <w:p w14:paraId="34DB4FA5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b/>
                <w:bCs/>
                <w:color w:val="000000"/>
              </w:rPr>
            </w:pPr>
            <w:r w:rsidRPr="001F1F78">
              <w:rPr>
                <w:rFonts w:ascii="Corbel" w:eastAsia="DejaVuSans" w:hAnsi="Corbel"/>
                <w:b/>
                <w:bCs/>
                <w:color w:val="000000"/>
              </w:rPr>
              <w:t>Treści merytoryczne</w:t>
            </w:r>
          </w:p>
        </w:tc>
      </w:tr>
      <w:tr w:rsidR="00561256" w:rsidRPr="001F1F78" w14:paraId="79912A76" w14:textId="77777777" w:rsidTr="791C49D0">
        <w:tc>
          <w:tcPr>
            <w:tcW w:w="7650" w:type="dxa"/>
            <w:shd w:val="clear" w:color="auto" w:fill="auto"/>
          </w:tcPr>
          <w:p w14:paraId="65FC1A44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color w:val="000000"/>
              </w:rPr>
            </w:pPr>
            <w:r w:rsidRPr="001F1F78">
              <w:rPr>
                <w:rFonts w:ascii="Corbel" w:eastAsia="DejaVuSans" w:hAnsi="Corbel"/>
                <w:color w:val="000000"/>
              </w:rPr>
              <w:t>1. Pojęcie i geneza partii politycznych</w:t>
            </w:r>
          </w:p>
        </w:tc>
        <w:tc>
          <w:tcPr>
            <w:tcW w:w="1984" w:type="dxa"/>
            <w:shd w:val="clear" w:color="auto" w:fill="auto"/>
          </w:tcPr>
          <w:p w14:paraId="1388938C" w14:textId="77777777" w:rsidR="00561256" w:rsidRPr="001F1F78" w:rsidRDefault="00561256" w:rsidP="008E7354">
            <w:pPr>
              <w:snapToGrid w:val="0"/>
              <w:rPr>
                <w:rFonts w:ascii="Corbel" w:eastAsia="DejaVuSans" w:hAnsi="Corbel"/>
                <w:color w:val="000000"/>
              </w:rPr>
            </w:pPr>
            <w:r w:rsidRPr="001F1F78">
              <w:rPr>
                <w:rFonts w:ascii="Corbel" w:eastAsia="DejaVuSans" w:hAnsi="Corbel"/>
                <w:color w:val="000000"/>
              </w:rPr>
              <w:t>2</w:t>
            </w:r>
          </w:p>
        </w:tc>
      </w:tr>
      <w:tr w:rsidR="00561256" w:rsidRPr="001F1F78" w14:paraId="4EA02F76" w14:textId="77777777" w:rsidTr="791C49D0">
        <w:tc>
          <w:tcPr>
            <w:tcW w:w="7650" w:type="dxa"/>
            <w:shd w:val="clear" w:color="auto" w:fill="auto"/>
          </w:tcPr>
          <w:p w14:paraId="5116F172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2. Klasyfikacja i funkcja partii politycznych</w:t>
            </w:r>
          </w:p>
        </w:tc>
        <w:tc>
          <w:tcPr>
            <w:tcW w:w="1984" w:type="dxa"/>
            <w:shd w:val="clear" w:color="auto" w:fill="auto"/>
          </w:tcPr>
          <w:p w14:paraId="78397090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2</w:t>
            </w:r>
          </w:p>
        </w:tc>
      </w:tr>
      <w:tr w:rsidR="00561256" w:rsidRPr="001F1F78" w14:paraId="7B6A7D21" w14:textId="77777777" w:rsidTr="791C49D0">
        <w:tc>
          <w:tcPr>
            <w:tcW w:w="7650" w:type="dxa"/>
            <w:shd w:val="clear" w:color="auto" w:fill="auto"/>
          </w:tcPr>
          <w:p w14:paraId="7249921D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 xml:space="preserve">3. Partie polityczne w systemach demokratycznych i niedemokratycznych </w:t>
            </w:r>
          </w:p>
        </w:tc>
        <w:tc>
          <w:tcPr>
            <w:tcW w:w="1984" w:type="dxa"/>
            <w:shd w:val="clear" w:color="auto" w:fill="auto"/>
          </w:tcPr>
          <w:p w14:paraId="0B7750F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575CF3B1" w14:textId="77777777" w:rsidTr="791C49D0">
        <w:trPr>
          <w:trHeight w:val="479"/>
        </w:trPr>
        <w:tc>
          <w:tcPr>
            <w:tcW w:w="7650" w:type="dxa"/>
            <w:shd w:val="clear" w:color="auto" w:fill="auto"/>
          </w:tcPr>
          <w:p w14:paraId="3F4F53E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4. Partie polityczne w systemie parlamentarnym</w:t>
            </w:r>
          </w:p>
        </w:tc>
        <w:tc>
          <w:tcPr>
            <w:tcW w:w="1984" w:type="dxa"/>
            <w:shd w:val="clear" w:color="auto" w:fill="auto"/>
          </w:tcPr>
          <w:p w14:paraId="6153652A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4B9BB22E" w14:textId="77777777" w:rsidTr="791C49D0">
        <w:tc>
          <w:tcPr>
            <w:tcW w:w="7650" w:type="dxa"/>
            <w:shd w:val="clear" w:color="auto" w:fill="auto"/>
          </w:tcPr>
          <w:p w14:paraId="23FDBBAC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 xml:space="preserve">5. Partie polityczne w polskim systemie politycznym XX i XXI w. </w:t>
            </w:r>
          </w:p>
        </w:tc>
        <w:tc>
          <w:tcPr>
            <w:tcW w:w="1984" w:type="dxa"/>
            <w:shd w:val="clear" w:color="auto" w:fill="auto"/>
          </w:tcPr>
          <w:p w14:paraId="58157E50" w14:textId="77777777" w:rsidR="00561256" w:rsidRPr="001F1F78" w:rsidRDefault="00561256" w:rsidP="008E7354">
            <w:pPr>
              <w:autoSpaceDE w:val="0"/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3</w:t>
            </w:r>
          </w:p>
        </w:tc>
      </w:tr>
      <w:tr w:rsidR="00561256" w:rsidRPr="001F1F78" w14:paraId="31D9BDB3" w14:textId="77777777" w:rsidTr="791C49D0">
        <w:trPr>
          <w:trHeight w:val="541"/>
        </w:trPr>
        <w:tc>
          <w:tcPr>
            <w:tcW w:w="7650" w:type="dxa"/>
            <w:shd w:val="clear" w:color="auto" w:fill="auto"/>
          </w:tcPr>
          <w:p w14:paraId="2F0F76DD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eastAsia="DejaVuSans" w:hAnsi="Corbel"/>
              </w:rPr>
              <w:t>6. Prawne podstawy funkcjonowania partii politycznych w Polsce</w:t>
            </w:r>
          </w:p>
        </w:tc>
        <w:tc>
          <w:tcPr>
            <w:tcW w:w="1984" w:type="dxa"/>
            <w:shd w:val="clear" w:color="auto" w:fill="auto"/>
          </w:tcPr>
          <w:p w14:paraId="7F4FC231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2</w:t>
            </w:r>
          </w:p>
        </w:tc>
      </w:tr>
      <w:tr w:rsidR="00561256" w:rsidRPr="001F1F78" w14:paraId="208936AC" w14:textId="77777777" w:rsidTr="791C49D0">
        <w:trPr>
          <w:trHeight w:val="541"/>
        </w:trPr>
        <w:tc>
          <w:tcPr>
            <w:tcW w:w="7650" w:type="dxa"/>
            <w:shd w:val="clear" w:color="auto" w:fill="auto"/>
          </w:tcPr>
          <w:p w14:paraId="094F4516" w14:textId="77777777" w:rsidR="00561256" w:rsidRPr="001F1F78" w:rsidRDefault="00561256" w:rsidP="008E7354">
            <w:pPr>
              <w:rPr>
                <w:rFonts w:ascii="Corbel" w:eastAsia="DejaVuSans" w:hAnsi="Corbel"/>
              </w:rPr>
            </w:pPr>
            <w:r w:rsidRPr="001F1F78">
              <w:rPr>
                <w:rFonts w:ascii="Corbel" w:eastAsia="DejaVuSans" w:hAnsi="Corbel"/>
              </w:rPr>
              <w:t>Suma godzin</w:t>
            </w:r>
          </w:p>
        </w:tc>
        <w:tc>
          <w:tcPr>
            <w:tcW w:w="1984" w:type="dxa"/>
            <w:shd w:val="clear" w:color="auto" w:fill="auto"/>
          </w:tcPr>
          <w:p w14:paraId="411A144A" w14:textId="77777777" w:rsidR="00561256" w:rsidRPr="001F1F78" w:rsidRDefault="00561256" w:rsidP="008E7354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15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917D0F" w14:textId="77777777" w:rsidR="00561256" w:rsidRPr="006E4C25" w:rsidRDefault="00561256" w:rsidP="005612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14:paraId="6A779F82" w14:textId="77777777" w:rsidR="00561256" w:rsidRPr="006E4C25" w:rsidRDefault="00561256" w:rsidP="00561256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A2F301F" w14:textId="77777777" w:rsidR="00561256" w:rsidRPr="00961B5D" w:rsidRDefault="00561256" w:rsidP="00561256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61B5D">
        <w:rPr>
          <w:rFonts w:ascii="Corbel" w:hAnsi="Corbel"/>
          <w:b w:val="0"/>
          <w:smallCaps w:val="0"/>
          <w:sz w:val="22"/>
        </w:rPr>
        <w:t>Wykład konwersatoryjny, dyskusja panelowa, praca w grupach, gry dydaktyczne, prezentacja</w:t>
      </w:r>
      <w:r w:rsidRPr="00961B5D">
        <w:rPr>
          <w:rFonts w:ascii="Corbel" w:hAnsi="Corbel"/>
          <w:b w:val="0"/>
          <w:i/>
          <w:smallCaps w:val="0"/>
          <w:sz w:val="22"/>
        </w:rPr>
        <w:t xml:space="preserve"> (z </w:t>
      </w:r>
      <w:r w:rsidRPr="00961B5D">
        <w:rPr>
          <w:rFonts w:ascii="Corbel" w:eastAsia="Cambria" w:hAnsi="Corbel"/>
          <w:b w:val="0"/>
          <w:smallCaps w:val="0"/>
          <w:sz w:val="22"/>
        </w:rPr>
        <w:t>wykorzystaniem sprzętu multimedialnego).</w:t>
      </w:r>
    </w:p>
    <w:p w14:paraId="4F55CC55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8CC620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998D06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 METODY I KRYTERIA OCENY </w:t>
      </w:r>
    </w:p>
    <w:p w14:paraId="55C3D906" w14:textId="77777777" w:rsidR="00561256" w:rsidRPr="006E4C25" w:rsidRDefault="00561256" w:rsidP="005612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699DB6" w14:textId="77777777" w:rsidR="00561256" w:rsidRPr="006E4C25" w:rsidRDefault="00561256" w:rsidP="005612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4.1 Sposoby weryfikacji efektów uczenia się</w:t>
      </w:r>
    </w:p>
    <w:p w14:paraId="4FD4237C" w14:textId="77777777" w:rsidR="00561256" w:rsidRPr="006E4C25" w:rsidRDefault="00561256" w:rsidP="005612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561256" w:rsidRPr="006E4C25" w14:paraId="43360CA3" w14:textId="77777777" w:rsidTr="791C49D0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623A1F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0B5C6439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7D9195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5646E7C8" w14:textId="5B5D195E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791C49D0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02D75E" w14:textId="4F7B2FED" w:rsidR="00561256" w:rsidRPr="006E4C25" w:rsidRDefault="00561256" w:rsidP="791C49D0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791C49D0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7936B7CC" w14:textId="6D1829FC" w:rsidR="00561256" w:rsidRPr="006E4C25" w:rsidRDefault="00561256" w:rsidP="791C49D0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791C49D0">
              <w:rPr>
                <w:rFonts w:ascii="Corbel" w:hAnsi="Corbel"/>
                <w:sz w:val="24"/>
                <w:szCs w:val="24"/>
                <w:lang w:eastAsia="zh-CN"/>
              </w:rPr>
              <w:t xml:space="preserve">(w, </w:t>
            </w:r>
            <w:proofErr w:type="spellStart"/>
            <w:r w:rsidRPr="791C49D0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791C49D0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561256" w:rsidRPr="006E4C25" w14:paraId="5BC16B18" w14:textId="77777777" w:rsidTr="791C49D0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8FA90D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984929">
              <w:t>EK_ 01 – EK_11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55176A" w14:textId="582DE1AE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>
              <w:t>Pisemne zaliczenie, obserwacje w trakcie zajęć, projekt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0001E" w14:textId="77777777" w:rsidR="00561256" w:rsidRPr="006E4C25" w:rsidRDefault="00561256" w:rsidP="008E7354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984929">
              <w:t>konwersatorium</w:t>
            </w:r>
          </w:p>
        </w:tc>
      </w:tr>
    </w:tbl>
    <w:p w14:paraId="26365CA6" w14:textId="77777777" w:rsidR="00561256" w:rsidRDefault="00561256" w:rsidP="005612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791C49D0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B019DA" w14:textId="340A0BD1" w:rsidR="00561256" w:rsidRPr="001C0B95" w:rsidRDefault="00561256" w:rsidP="005612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Zaliczenie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w formie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7ADC9ADB" w14:textId="0A11E73F" w:rsidR="00561256" w:rsidRPr="001C0B95" w:rsidRDefault="00561256" w:rsidP="791C49D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791C49D0">
              <w:rPr>
                <w:rFonts w:ascii="Corbel" w:hAnsi="Corbel"/>
                <w:b w:val="0"/>
                <w:smallCaps w:val="0"/>
                <w:sz w:val="22"/>
              </w:rPr>
              <w:t>Test składający się z 15 pytań jednokrotnego lub wielokrotnego wyboru lub pisemna forma odpowiedzi na 3 pytania opisowe</w:t>
            </w:r>
          </w:p>
          <w:p w14:paraId="7C2DBB84" w14:textId="77777777" w:rsidR="00561256" w:rsidRPr="001C0B95" w:rsidRDefault="00561256" w:rsidP="00561256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Praca pisemna, liczba możliwych punktów do zdobycia: 5; </w:t>
            </w:r>
          </w:p>
          <w:p w14:paraId="017FAFD1" w14:textId="7F7D532C" w:rsidR="00561256" w:rsidRPr="001C0B95" w:rsidRDefault="00561256" w:rsidP="791C49D0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  <w:r w:rsidRPr="791C49D0">
              <w:rPr>
                <w:rFonts w:ascii="Corbel" w:hAnsi="Corbel"/>
                <w:b w:val="0"/>
                <w:smallCaps w:val="0"/>
                <w:sz w:val="22"/>
              </w:rPr>
              <w:t xml:space="preserve">Kryteria oceny: kompletność odpowiedzi, umiejętność stawiania </w:t>
            </w:r>
            <w:r w:rsidR="5D0F46D6" w:rsidRPr="791C49D0">
              <w:rPr>
                <w:rFonts w:ascii="Corbel" w:hAnsi="Corbel"/>
                <w:b w:val="0"/>
                <w:smallCaps w:val="0"/>
                <w:sz w:val="22"/>
              </w:rPr>
              <w:t>też</w:t>
            </w:r>
            <w:r w:rsidRPr="791C49D0">
              <w:rPr>
                <w:rFonts w:ascii="Corbel" w:hAnsi="Corbel"/>
                <w:b w:val="0"/>
                <w:smallCaps w:val="0"/>
                <w:sz w:val="22"/>
              </w:rPr>
              <w:t xml:space="preserve"> i dobór argumentów, użycie fachowej terminologii, wykorzystana bibliografia</w:t>
            </w:r>
          </w:p>
          <w:p w14:paraId="1A8897F4" w14:textId="77777777" w:rsidR="00561256" w:rsidRPr="001C0B95" w:rsidRDefault="00561256" w:rsidP="00561256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53A39DF" w14:textId="77777777" w:rsidR="00561256" w:rsidRPr="001C0B95" w:rsidRDefault="00561256" w:rsidP="005612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Student otrzymuje ocenę pozytywną spełniając wymóg określony w punkcie 1 oraz uzyskując</w:t>
            </w:r>
          </w:p>
          <w:p w14:paraId="25CAD0E8" w14:textId="06694FC0" w:rsidR="00561256" w:rsidRPr="001C0B95" w:rsidRDefault="00561256" w:rsidP="791C49D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791C49D0">
              <w:rPr>
                <w:rFonts w:ascii="Corbel" w:hAnsi="Corbel"/>
                <w:b w:val="0"/>
                <w:smallCaps w:val="0"/>
                <w:sz w:val="22"/>
              </w:rPr>
              <w:t>co najmniej 50 % maksymalnej liczby punktów. W przypadku testu każde z pytań jest oceniane na „1” (odpowiedź poprawna) lub „0” (odpowiedź błędna).</w:t>
            </w:r>
          </w:p>
          <w:p w14:paraId="41B0839C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561256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61256" w:rsidRPr="00B169DF" w14:paraId="02C37FE3" w14:textId="77777777" w:rsidTr="00561256">
        <w:tc>
          <w:tcPr>
            <w:tcW w:w="4902" w:type="dxa"/>
          </w:tcPr>
          <w:p w14:paraId="6754C5C7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EDF3A5E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61256" w:rsidRPr="00B169DF" w14:paraId="2A4AABEF" w14:textId="77777777" w:rsidTr="00561256">
        <w:tc>
          <w:tcPr>
            <w:tcW w:w="4902" w:type="dxa"/>
          </w:tcPr>
          <w:p w14:paraId="210DDE64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24CEE8AA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561256" w:rsidRPr="00B169DF" w14:paraId="3796D0EB" w14:textId="77777777" w:rsidTr="00561256">
        <w:tc>
          <w:tcPr>
            <w:tcW w:w="4902" w:type="dxa"/>
          </w:tcPr>
          <w:p w14:paraId="0DB2B3DD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30C0844C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561256" w:rsidRPr="00B169DF" w14:paraId="1ADE6CE7" w14:textId="77777777" w:rsidTr="00561256">
        <w:tc>
          <w:tcPr>
            <w:tcW w:w="4902" w:type="dxa"/>
          </w:tcPr>
          <w:p w14:paraId="2FD9881C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64A01679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61256" w:rsidRPr="00B169DF" w14:paraId="071C4E58" w14:textId="77777777" w:rsidTr="00561256">
        <w:tc>
          <w:tcPr>
            <w:tcW w:w="4902" w:type="dxa"/>
          </w:tcPr>
          <w:p w14:paraId="62049DBA" w14:textId="77777777" w:rsidR="00561256" w:rsidRPr="00B169DF" w:rsidRDefault="00561256" w:rsidP="0056125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09558C9" w14:textId="77777777" w:rsidR="00561256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6623D12B" w14:textId="6C8B0901" w:rsidR="00561256" w:rsidRPr="00B169DF" w:rsidRDefault="00561256" w:rsidP="005612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071EAB8" w:rsidR="0085747A" w:rsidRPr="00B169DF" w:rsidRDefault="00561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E02E67D" w:rsidR="0085747A" w:rsidRPr="00B169DF" w:rsidRDefault="005612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2024F6" w14:textId="552B8AEE" w:rsidR="791C49D0" w:rsidRDefault="791C49D0">
      <w:r>
        <w:br w:type="page"/>
      </w: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1256" w:rsidRPr="00B169DF" w14:paraId="3C773E1F" w14:textId="77777777" w:rsidTr="00561256">
        <w:trPr>
          <w:trHeight w:val="397"/>
        </w:trPr>
        <w:tc>
          <w:tcPr>
            <w:tcW w:w="7513" w:type="dxa"/>
          </w:tcPr>
          <w:p w14:paraId="2231592B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A3690F3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W. Sokół, M. Żmigrodzki (red.), </w:t>
            </w:r>
            <w:r w:rsidRPr="001C0B9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Współczesne partie i systemy partyjne. Zagadnienia teorii i praktyki politycznej,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Lublin 2005</w:t>
            </w:r>
          </w:p>
          <w:p w14:paraId="042EFF22" w14:textId="77777777" w:rsidR="00561256" w:rsidRPr="00B169DF" w:rsidRDefault="00561256" w:rsidP="0002107B">
            <w:pPr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61256" w:rsidRPr="00B169DF" w14:paraId="4A80EC96" w14:textId="77777777" w:rsidTr="00561256">
        <w:trPr>
          <w:trHeight w:val="397"/>
        </w:trPr>
        <w:tc>
          <w:tcPr>
            <w:tcW w:w="7513" w:type="dxa"/>
          </w:tcPr>
          <w:p w14:paraId="5A4A0827" w14:textId="77777777" w:rsidR="00561256" w:rsidRPr="001C0B95" w:rsidRDefault="00561256" w:rsidP="00561256">
            <w:pPr>
              <w:pStyle w:val="Punktygwne"/>
              <w:spacing w:before="0" w:after="0"/>
              <w:rPr>
                <w:rFonts w:ascii="Corbel" w:eastAsia="NimbusRomNo9L-Regu" w:hAnsi="Corbel" w:cs="NimbusRomNo9L-Regu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14:paraId="6527B415" w14:textId="77777777" w:rsidR="00561256" w:rsidRPr="001C0B95" w:rsidRDefault="00561256" w:rsidP="00561256">
            <w:pPr>
              <w:widowControl w:val="0"/>
              <w:suppressAutoHyphens/>
              <w:spacing w:after="0" w:line="240" w:lineRule="auto"/>
              <w:rPr>
                <w:rFonts w:ascii="Corbel" w:eastAsia="NimbusRomNo9L-Regu" w:hAnsi="Corbel" w:cs="NimbusRomNo9L-Regu"/>
                <w:kern w:val="1"/>
                <w:lang w:eastAsia="hi-IN" w:bidi="hi-IN"/>
              </w:rPr>
            </w:pP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M. Granat, A. Gorgol, J. Sobczak, </w:t>
            </w:r>
            <w:r w:rsidRPr="001C0B95">
              <w:rPr>
                <w:rFonts w:ascii="Corbel" w:eastAsia="NimbusRomNo9L-Regu" w:hAnsi="Corbel" w:cs="NimbusRomNo9L-Regu"/>
                <w:i/>
                <w:iCs/>
                <w:kern w:val="1"/>
                <w:lang w:eastAsia="hi-IN" w:bidi="hi-IN"/>
              </w:rPr>
              <w:t>Ustawa o partiach politycznych. Komentarz,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Warszawa 2003</w:t>
            </w:r>
            <w:r w:rsidRPr="001C0B95">
              <w:rPr>
                <w:rFonts w:ascii="Corbel" w:eastAsia="Lucida Sans Unicode" w:hAnsi="Corbel" w:cs="Mangal"/>
                <w:kern w:val="1"/>
                <w:lang w:eastAsia="hi-IN" w:bidi="hi-IN"/>
              </w:rPr>
              <w:t xml:space="preserve"> 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</w:t>
            </w:r>
          </w:p>
          <w:p w14:paraId="506A69A1" w14:textId="3F346365" w:rsidR="00561256" w:rsidRPr="00B169DF" w:rsidRDefault="00561256" w:rsidP="00561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M. Bidziński, </w:t>
            </w:r>
            <w:r w:rsidRPr="001C0B95">
              <w:rPr>
                <w:rFonts w:ascii="Corbel" w:eastAsia="NimbusRomNo9L-Regu" w:hAnsi="Corbel" w:cs="NimbusRomNo9L-Regu"/>
                <w:i/>
                <w:iCs/>
                <w:kern w:val="1"/>
                <w:lang w:eastAsia="hi-IN" w:bidi="hi-IN"/>
              </w:rPr>
              <w:t>Finansowanie partii politycznych, studium porównawcze,</w:t>
            </w:r>
            <w:r w:rsidRPr="001C0B95">
              <w:rPr>
                <w:rFonts w:ascii="Corbel" w:eastAsia="NimbusRomNo9L-Regu" w:hAnsi="Corbel" w:cs="NimbusRomNo9L-Regu"/>
                <w:kern w:val="1"/>
                <w:lang w:eastAsia="hi-IN" w:bidi="hi-IN"/>
              </w:rPr>
              <w:t xml:space="preserve"> Warszawa 2011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21796" w14:textId="77777777" w:rsidR="0074087D" w:rsidRDefault="0074087D" w:rsidP="00C16ABF">
      <w:pPr>
        <w:spacing w:after="0" w:line="240" w:lineRule="auto"/>
      </w:pPr>
      <w:r>
        <w:separator/>
      </w:r>
    </w:p>
  </w:endnote>
  <w:endnote w:type="continuationSeparator" w:id="0">
    <w:p w14:paraId="528DEDC3" w14:textId="77777777" w:rsidR="0074087D" w:rsidRDefault="007408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mbusRomNo9L-Regu">
    <w:charset w:val="EE"/>
    <w:family w:val="auto"/>
    <w:pitch w:val="default"/>
  </w:font>
  <w:font w:name="DejaVuSans"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7770C" w14:textId="77777777" w:rsidR="0074087D" w:rsidRDefault="0074087D" w:rsidP="00C16ABF">
      <w:pPr>
        <w:spacing w:after="0" w:line="240" w:lineRule="auto"/>
      </w:pPr>
      <w:r>
        <w:separator/>
      </w:r>
    </w:p>
  </w:footnote>
  <w:footnote w:type="continuationSeparator" w:id="0">
    <w:p w14:paraId="20788A47" w14:textId="77777777" w:rsidR="0074087D" w:rsidRDefault="0074087D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B4B86"/>
    <w:multiLevelType w:val="hybridMultilevel"/>
    <w:tmpl w:val="735AA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25478"/>
    <w:multiLevelType w:val="hybridMultilevel"/>
    <w:tmpl w:val="BD12EFB2"/>
    <w:lvl w:ilvl="0" w:tplc="9012A716">
      <w:start w:val="1"/>
      <w:numFmt w:val="bullet"/>
      <w:lvlText w:val=""/>
      <w:lvlJc w:val="left"/>
      <w:pPr>
        <w:ind w:left="14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107B"/>
    <w:rsid w:val="00022ECE"/>
    <w:rsid w:val="00042A51"/>
    <w:rsid w:val="00042D2E"/>
    <w:rsid w:val="00044C82"/>
    <w:rsid w:val="0005794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2B72"/>
    <w:rsid w:val="00146BC0"/>
    <w:rsid w:val="00153C41"/>
    <w:rsid w:val="00154381"/>
    <w:rsid w:val="001640A7"/>
    <w:rsid w:val="00164FA7"/>
    <w:rsid w:val="00166A03"/>
    <w:rsid w:val="00170754"/>
    <w:rsid w:val="001718A7"/>
    <w:rsid w:val="001737CF"/>
    <w:rsid w:val="00176083"/>
    <w:rsid w:val="0018530D"/>
    <w:rsid w:val="00192F37"/>
    <w:rsid w:val="001A70D2"/>
    <w:rsid w:val="001D503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45A5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0D7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256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077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87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C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1E6"/>
    <w:rsid w:val="00F617C3"/>
    <w:rsid w:val="00F61A26"/>
    <w:rsid w:val="00F7066B"/>
    <w:rsid w:val="00F83B28"/>
    <w:rsid w:val="00F974DA"/>
    <w:rsid w:val="00FA46E5"/>
    <w:rsid w:val="00FB7DBA"/>
    <w:rsid w:val="00FC1C25"/>
    <w:rsid w:val="00FC1DBD"/>
    <w:rsid w:val="00FC3F45"/>
    <w:rsid w:val="00FD503F"/>
    <w:rsid w:val="00FD7589"/>
    <w:rsid w:val="00FF016A"/>
    <w:rsid w:val="00FF1401"/>
    <w:rsid w:val="00FF5E7D"/>
    <w:rsid w:val="0A5F2E16"/>
    <w:rsid w:val="1ED4CF06"/>
    <w:rsid w:val="3F0A54C8"/>
    <w:rsid w:val="499326B7"/>
    <w:rsid w:val="4D7AC26D"/>
    <w:rsid w:val="5D0F46D6"/>
    <w:rsid w:val="66FBC760"/>
    <w:rsid w:val="6F8E6850"/>
    <w:rsid w:val="7260320F"/>
    <w:rsid w:val="791C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B70D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52644-AF0F-4CB3-A76B-04660747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1010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2023-09-12T19:58:00Z</dcterms:created>
  <dcterms:modified xsi:type="dcterms:W3CDTF">2024-09-03T09:38:00Z</dcterms:modified>
</cp:coreProperties>
</file>